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D3372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PLUMPTON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1D4B3F8F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D20BB1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76EBA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Sunterman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Northawe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8FF9EEC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Garthe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180BD46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http://aalt.law.uh.edu/Indices/CP40Indices/CP40no911/CP40no911Pl.htm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2E9CB85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183CA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998C7C" w14:textId="77777777" w:rsidR="00904E99" w:rsidRDefault="00904E99" w:rsidP="00904E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35AFC8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384C" w14:textId="77777777" w:rsidR="00904E99" w:rsidRDefault="00904E99" w:rsidP="009139A6">
      <w:r>
        <w:separator/>
      </w:r>
    </w:p>
  </w:endnote>
  <w:endnote w:type="continuationSeparator" w:id="0">
    <w:p w14:paraId="4BE7F669" w14:textId="77777777" w:rsidR="00904E99" w:rsidRDefault="00904E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33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4C6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6B5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30BD" w14:textId="77777777" w:rsidR="00904E99" w:rsidRDefault="00904E99" w:rsidP="009139A6">
      <w:r>
        <w:separator/>
      </w:r>
    </w:p>
  </w:footnote>
  <w:footnote w:type="continuationSeparator" w:id="0">
    <w:p w14:paraId="6CD88BFC" w14:textId="77777777" w:rsidR="00904E99" w:rsidRDefault="00904E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30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002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45E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E99"/>
    <w:rsid w:val="000666E0"/>
    <w:rsid w:val="002510B7"/>
    <w:rsid w:val="005C130B"/>
    <w:rsid w:val="00826F5C"/>
    <w:rsid w:val="00904E9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556C4"/>
  <w15:chartTrackingRefBased/>
  <w15:docId w15:val="{12EEA87E-3400-4EE6-A33B-3AC957AC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04E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1/CP40no91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2022-06-06T13:19:00Z</dcterms:created>
  <dcterms:modified xsi:type="dcterms:W3CDTF">2022-06-06T13:19:00Z</dcterms:modified>
</cp:coreProperties>
</file>